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BEE8D2" w14:textId="1FED335A" w:rsidR="005013F3" w:rsidRDefault="00820296" w:rsidP="07983481">
      <w:pPr>
        <w:pStyle w:val="paragraph"/>
        <w:spacing w:before="0" w:beforeAutospacing="0" w:after="0" w:afterAutospacing="0"/>
        <w:jc w:val="center"/>
        <w:textAlignment w:val="baseline"/>
        <w:rPr>
          <w:rStyle w:val="normaltextrun"/>
          <w:b/>
          <w:bCs/>
          <w:sz w:val="28"/>
          <w:szCs w:val="28"/>
        </w:rPr>
      </w:pPr>
      <w:r w:rsidRPr="07983481">
        <w:rPr>
          <w:rStyle w:val="normaltextrun"/>
          <w:b/>
          <w:bCs/>
          <w:sz w:val="28"/>
          <w:szCs w:val="28"/>
        </w:rPr>
        <w:t>Latvijas Investīciju un attīstības aģentūra</w:t>
      </w:r>
      <w:r w:rsidRPr="07983481">
        <w:rPr>
          <w:rStyle w:val="scxw95445270"/>
          <w:b/>
          <w:bCs/>
          <w:sz w:val="28"/>
          <w:szCs w:val="28"/>
        </w:rPr>
        <w:t> </w:t>
      </w:r>
      <w:r>
        <w:br/>
      </w:r>
      <w:r w:rsidR="005013F3" w:rsidRPr="07983481">
        <w:rPr>
          <w:rStyle w:val="normaltextrun"/>
          <w:b/>
          <w:bCs/>
          <w:sz w:val="28"/>
          <w:szCs w:val="28"/>
        </w:rPr>
        <w:t>RIS3 jomas “</w:t>
      </w:r>
      <w:proofErr w:type="spellStart"/>
      <w:r w:rsidR="00B82472" w:rsidRPr="00B82472">
        <w:rPr>
          <w:rStyle w:val="normaltextrun"/>
          <w:b/>
          <w:bCs/>
          <w:sz w:val="28"/>
          <w:szCs w:val="28"/>
        </w:rPr>
        <w:t>Biomedicīna</w:t>
      </w:r>
      <w:proofErr w:type="spellEnd"/>
      <w:r w:rsidR="00B82472" w:rsidRPr="00B82472">
        <w:rPr>
          <w:rStyle w:val="normaltextrun"/>
          <w:b/>
          <w:bCs/>
          <w:sz w:val="28"/>
          <w:szCs w:val="28"/>
        </w:rPr>
        <w:t>, medicīnas tehnoloģijas, farmācija</w:t>
      </w:r>
      <w:r w:rsidR="005013F3" w:rsidRPr="07983481">
        <w:rPr>
          <w:rStyle w:val="normaltextrun"/>
          <w:b/>
          <w:bCs/>
          <w:sz w:val="28"/>
          <w:szCs w:val="28"/>
        </w:rPr>
        <w:t>”</w:t>
      </w:r>
      <w:r w:rsidR="007C0C64">
        <w:rPr>
          <w:rStyle w:val="normaltextrun"/>
          <w:b/>
          <w:bCs/>
          <w:sz w:val="28"/>
          <w:szCs w:val="28"/>
        </w:rPr>
        <w:t xml:space="preserve"> vadības grupas</w:t>
      </w:r>
    </w:p>
    <w:p w14:paraId="4589912B" w14:textId="036E038A" w:rsidR="00820296" w:rsidRDefault="00820296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  <w:r w:rsidRPr="002F34A6">
        <w:rPr>
          <w:rStyle w:val="normaltextrun"/>
          <w:b/>
          <w:bCs/>
          <w:sz w:val="28"/>
          <w:szCs w:val="28"/>
        </w:rPr>
        <w:t>Sēdes protokols Nr.</w:t>
      </w:r>
      <w:r w:rsidR="000A7284">
        <w:rPr>
          <w:rStyle w:val="normaltextrun"/>
          <w:b/>
          <w:bCs/>
          <w:sz w:val="28"/>
          <w:szCs w:val="28"/>
        </w:rPr>
        <w:t>3</w:t>
      </w:r>
      <w:r w:rsidRPr="002F34A6">
        <w:rPr>
          <w:rStyle w:val="normaltextrun"/>
          <w:b/>
          <w:bCs/>
          <w:sz w:val="28"/>
          <w:szCs w:val="28"/>
        </w:rPr>
        <w:t>.</w:t>
      </w:r>
      <w:r>
        <w:rPr>
          <w:rStyle w:val="scxw95445270"/>
          <w:b/>
          <w:bCs/>
        </w:rPr>
        <w:t> </w:t>
      </w:r>
      <w:r>
        <w:rPr>
          <w:b/>
          <w:bCs/>
        </w:rPr>
        <w:br/>
      </w:r>
    </w:p>
    <w:p w14:paraId="3AC7C5DE" w14:textId="1CFEBBB4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Style w:val="eop"/>
          <w:b/>
          <w:bCs/>
        </w:rPr>
      </w:pPr>
    </w:p>
    <w:p w14:paraId="7373AB00" w14:textId="77777777" w:rsidR="005F76F4" w:rsidRDefault="005F76F4" w:rsidP="00820296">
      <w:pPr>
        <w:pStyle w:val="paragraph"/>
        <w:spacing w:before="0" w:beforeAutospacing="0" w:after="0" w:afterAutospacing="0"/>
        <w:jc w:val="center"/>
        <w:textAlignment w:val="baseline"/>
        <w:rPr>
          <w:rFonts w:ascii="Segoe UI" w:hAnsi="Segoe UI" w:cs="Segoe UI"/>
          <w:b/>
          <w:bCs/>
          <w:sz w:val="18"/>
          <w:szCs w:val="18"/>
        </w:rPr>
      </w:pPr>
    </w:p>
    <w:p w14:paraId="4992FCE1" w14:textId="55EA2DCE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norises vieta un laiks:</w:t>
      </w:r>
      <w:r>
        <w:rPr>
          <w:rStyle w:val="eop"/>
        </w:rPr>
        <w:t> </w:t>
      </w:r>
    </w:p>
    <w:p w14:paraId="13EC271C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6FC30E9" w14:textId="171718A0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</w:t>
      </w:r>
      <w:r w:rsidR="00704CE3">
        <w:rPr>
          <w:rStyle w:val="normaltextrun"/>
          <w:i/>
          <w:iCs/>
        </w:rPr>
        <w:t xml:space="preserve"> 2022.gada </w:t>
      </w:r>
      <w:r w:rsidR="000A7284">
        <w:rPr>
          <w:rStyle w:val="normaltextrun"/>
          <w:i/>
          <w:iCs/>
        </w:rPr>
        <w:t>7</w:t>
      </w:r>
      <w:r w:rsidR="00B82472">
        <w:rPr>
          <w:rStyle w:val="normaltextrun"/>
          <w:i/>
          <w:iCs/>
        </w:rPr>
        <w:t>.decembrī</w:t>
      </w:r>
      <w:r w:rsidR="00221E1F">
        <w:rPr>
          <w:rStyle w:val="normaltextrun"/>
          <w:i/>
          <w:iCs/>
        </w:rPr>
        <w:t>,</w:t>
      </w:r>
      <w:r w:rsidR="00704CE3">
        <w:rPr>
          <w:rStyle w:val="normaltextrun"/>
          <w:i/>
          <w:iCs/>
        </w:rPr>
        <w:t xml:space="preserve"> plkst.</w:t>
      </w:r>
      <w:r w:rsidRPr="07983481">
        <w:rPr>
          <w:rStyle w:val="normaltextrun"/>
          <w:i/>
          <w:iCs/>
        </w:rPr>
        <w:t xml:space="preserve"> 1</w:t>
      </w:r>
      <w:r w:rsidR="000A7284">
        <w:rPr>
          <w:rStyle w:val="normaltextrun"/>
          <w:i/>
          <w:iCs/>
        </w:rPr>
        <w:t>3</w:t>
      </w:r>
      <w:r w:rsidRPr="07983481">
        <w:rPr>
          <w:rStyle w:val="normaltextrun"/>
          <w:i/>
          <w:iCs/>
        </w:rPr>
        <w:t>:00</w:t>
      </w:r>
      <w:r w:rsidRPr="07983481">
        <w:rPr>
          <w:rStyle w:val="eop"/>
        </w:rPr>
        <w:t> </w:t>
      </w:r>
    </w:p>
    <w:p w14:paraId="79DE6217" w14:textId="65A50688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6F87370" w14:textId="77777777" w:rsidR="009D6162" w:rsidRDefault="009D6162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2C00C1DF" w14:textId="047155F9" w:rsidR="00820296" w:rsidRDefault="00820296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Sēdē piedalās:</w:t>
      </w:r>
      <w:r>
        <w:rPr>
          <w:rStyle w:val="eop"/>
        </w:rPr>
        <w:t> </w:t>
      </w:r>
    </w:p>
    <w:p w14:paraId="0AFBF379" w14:textId="77777777" w:rsidR="009D6162" w:rsidRDefault="009D6162" w:rsidP="005F76F4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341A43CE" w14:textId="6D720A9A" w:rsidR="00820296" w:rsidRPr="00B82472" w:rsidRDefault="00683AD5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18"/>
          <w:szCs w:val="18"/>
        </w:rPr>
      </w:pPr>
      <w:r w:rsidRPr="00E618CE">
        <w:rPr>
          <w:rStyle w:val="normaltextrun"/>
        </w:rPr>
        <w:t>Samanta Budrecka</w:t>
      </w:r>
      <w:r w:rsidR="00820296" w:rsidRPr="00E618CE">
        <w:rPr>
          <w:rStyle w:val="normaltextrun"/>
        </w:rPr>
        <w:t>  - LR Ekonomikas ministrija</w:t>
      </w:r>
    </w:p>
    <w:p w14:paraId="3971D075" w14:textId="4B0DA7D6" w:rsidR="00B82472" w:rsidRDefault="000A7284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Uldis Berķis</w:t>
      </w:r>
      <w:r w:rsidR="00B82472">
        <w:rPr>
          <w:rStyle w:val="normaltextrun"/>
        </w:rPr>
        <w:t xml:space="preserve"> – </w:t>
      </w:r>
      <w:r w:rsidR="00B82472" w:rsidRPr="00A21D1E">
        <w:rPr>
          <w:rStyle w:val="normaltextrun"/>
        </w:rPr>
        <w:t>LR Izglītības un zinātnes ministrija</w:t>
      </w:r>
    </w:p>
    <w:p w14:paraId="40E39D98" w14:textId="4BE25B8B" w:rsidR="000A7284" w:rsidRDefault="000A7284" w:rsidP="000A7284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Jānis Paiders – </w:t>
      </w:r>
      <w:r w:rsidRPr="00A21D1E">
        <w:rPr>
          <w:rStyle w:val="normaltextrun"/>
        </w:rPr>
        <w:t>LR Izglītības un zinātnes ministrija</w:t>
      </w:r>
    </w:p>
    <w:p w14:paraId="5E56F26B" w14:textId="739A1304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Inese </w:t>
      </w:r>
      <w:proofErr w:type="spellStart"/>
      <w:r>
        <w:rPr>
          <w:rStyle w:val="normaltextrun"/>
        </w:rPr>
        <w:t>Kaupere</w:t>
      </w:r>
      <w:proofErr w:type="spellEnd"/>
      <w:r>
        <w:rPr>
          <w:rStyle w:val="normaltextrun"/>
        </w:rPr>
        <w:t xml:space="preserve"> – LR Veselības ministrija</w:t>
      </w:r>
    </w:p>
    <w:p w14:paraId="78D8800E" w14:textId="786D6714" w:rsidR="000A7284" w:rsidRDefault="000A7284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lastRenderedPageBreak/>
        <w:t xml:space="preserve">Kristīne </w:t>
      </w:r>
      <w:proofErr w:type="spellStart"/>
      <w:r>
        <w:rPr>
          <w:rStyle w:val="normaltextrun"/>
        </w:rPr>
        <w:t>Daukševiča</w:t>
      </w:r>
      <w:proofErr w:type="spellEnd"/>
      <w:r>
        <w:rPr>
          <w:rStyle w:val="normaltextrun"/>
        </w:rPr>
        <w:t xml:space="preserve"> – LR Veselības ministrija</w:t>
      </w:r>
    </w:p>
    <w:p w14:paraId="0EF235DD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t xml:space="preserve">Osvalds </w:t>
      </w:r>
      <w:proofErr w:type="spellStart"/>
      <w:r>
        <w:rPr>
          <w:rStyle w:val="eop"/>
        </w:rPr>
        <w:t>Pugovičs</w:t>
      </w:r>
      <w:proofErr w:type="spellEnd"/>
      <w:r>
        <w:rPr>
          <w:rStyle w:val="eop"/>
        </w:rPr>
        <w:t xml:space="preserve"> – </w:t>
      </w:r>
      <w:r w:rsidRPr="00974A15">
        <w:rPr>
          <w:rStyle w:val="eop"/>
        </w:rPr>
        <w:t>Latvijas Organiskās sintēzes institūts</w:t>
      </w:r>
    </w:p>
    <w:p w14:paraId="7D090785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Aigars Jirgensons – </w:t>
      </w:r>
      <w:r w:rsidRPr="00974A15">
        <w:rPr>
          <w:rStyle w:val="eop"/>
        </w:rPr>
        <w:t>Latvijas Organiskās sintēzes institūts</w:t>
      </w:r>
    </w:p>
    <w:p w14:paraId="5E7267E9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Egīls Einārs </w:t>
      </w:r>
      <w:proofErr w:type="spellStart"/>
      <w:r>
        <w:rPr>
          <w:rStyle w:val="normaltextrun"/>
        </w:rPr>
        <w:t>Jurševics</w:t>
      </w:r>
      <w:proofErr w:type="spellEnd"/>
      <w:r>
        <w:rPr>
          <w:rStyle w:val="normaltextrun"/>
        </w:rPr>
        <w:t xml:space="preserve"> – </w:t>
      </w:r>
      <w:r w:rsidRPr="006623EE">
        <w:rPr>
          <w:rStyle w:val="normaltextrun"/>
        </w:rPr>
        <w:t>Latvijas Ķīmijas un farmācijas uzņēmēju asociācija</w:t>
      </w:r>
      <w:r>
        <w:rPr>
          <w:rStyle w:val="normaltextrun"/>
        </w:rPr>
        <w:t xml:space="preserve"> </w:t>
      </w:r>
    </w:p>
    <w:p w14:paraId="0A04F2FF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Nils </w:t>
      </w:r>
      <w:proofErr w:type="spellStart"/>
      <w:r>
        <w:rPr>
          <w:rStyle w:val="normaltextrun"/>
        </w:rPr>
        <w:t>Rostoks</w:t>
      </w:r>
      <w:proofErr w:type="spellEnd"/>
      <w:r>
        <w:rPr>
          <w:rStyle w:val="normaltextrun"/>
        </w:rPr>
        <w:t xml:space="preserve"> – </w:t>
      </w:r>
      <w:r w:rsidRPr="006623EE">
        <w:rPr>
          <w:rStyle w:val="normaltextrun"/>
        </w:rPr>
        <w:t xml:space="preserve">Latvijas </w:t>
      </w:r>
      <w:proofErr w:type="spellStart"/>
      <w:r w:rsidRPr="006623EE">
        <w:rPr>
          <w:rStyle w:val="normaltextrun"/>
        </w:rPr>
        <w:t>Biomedicīnas</w:t>
      </w:r>
      <w:proofErr w:type="spellEnd"/>
      <w:r w:rsidRPr="006623EE">
        <w:rPr>
          <w:rStyle w:val="normaltextrun"/>
        </w:rPr>
        <w:t xml:space="preserve"> pētījumu un studiju centrs</w:t>
      </w:r>
    </w:p>
    <w:p w14:paraId="7AEAE38B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Ansis </w:t>
      </w:r>
      <w:proofErr w:type="spellStart"/>
      <w:r>
        <w:rPr>
          <w:rStyle w:val="normaltextrun"/>
        </w:rPr>
        <w:t>Pekšs</w:t>
      </w:r>
      <w:proofErr w:type="spellEnd"/>
      <w:r>
        <w:rPr>
          <w:rStyle w:val="normaltextrun"/>
        </w:rPr>
        <w:t xml:space="preserve"> – </w:t>
      </w:r>
      <w:r w:rsidRPr="006623EE">
        <w:rPr>
          <w:rStyle w:val="normaltextrun"/>
        </w:rPr>
        <w:t>Latvijas dzīvības zinātņu nozares attīstības klasteris</w:t>
      </w:r>
    </w:p>
    <w:p w14:paraId="20285391" w14:textId="77777777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Zanda Jurjāne – </w:t>
      </w:r>
      <w:r w:rsidRPr="006623EE">
        <w:rPr>
          <w:rStyle w:val="normaltextrun"/>
        </w:rPr>
        <w:t>Latvijas dzīvības zinātņu nozares attīstības klasteris</w:t>
      </w:r>
    </w:p>
    <w:p w14:paraId="6F35F226" w14:textId="49D2F011" w:rsidR="00B82472" w:rsidRDefault="00B82472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Annamarija Grava – Farmācijas, biomedicīnas un medicīnas tehnoloģiju kompetences centrs</w:t>
      </w:r>
    </w:p>
    <w:p w14:paraId="3C50A8D3" w14:textId="18185B09" w:rsidR="000A7284" w:rsidRDefault="000A7284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normaltextrun"/>
        </w:rPr>
      </w:pPr>
      <w:r>
        <w:rPr>
          <w:rStyle w:val="normaltextrun"/>
        </w:rPr>
        <w:t>Elīna Peiseniece – Latvijas Investīciju un attīstības aģentūra</w:t>
      </w:r>
    </w:p>
    <w:p w14:paraId="796929FA" w14:textId="7CFF401B" w:rsidR="000A7284" w:rsidRPr="00B82472" w:rsidRDefault="000A7284" w:rsidP="00B82472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</w:pPr>
      <w:r>
        <w:rPr>
          <w:rStyle w:val="normaltextrun"/>
        </w:rPr>
        <w:t>Anda Paegle – Latvijas Investīciju un attīstības aģentūra</w:t>
      </w:r>
    </w:p>
    <w:p w14:paraId="1454C5B7" w14:textId="7E1CD536" w:rsidR="00312481" w:rsidRPr="00E618CE" w:rsidRDefault="00312481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  <w:sz w:val="18"/>
          <w:szCs w:val="18"/>
        </w:rPr>
      </w:pPr>
      <w:r w:rsidRPr="00E618CE">
        <w:rPr>
          <w:rStyle w:val="eop"/>
        </w:rPr>
        <w:t xml:space="preserve">Inta Raiena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690CCB16" w14:textId="0BB9490B" w:rsidR="00820296" w:rsidRPr="00E618CE" w:rsidRDefault="00061DB3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normaltextrun"/>
        </w:rPr>
        <w:t>Ivars Krafts</w:t>
      </w:r>
      <w:r w:rsidR="00820296" w:rsidRPr="00E618CE">
        <w:rPr>
          <w:rStyle w:val="normaltextrun"/>
        </w:rPr>
        <w:t xml:space="preserve">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114177B0" w14:textId="56BCC3D8" w:rsidR="00D92E49" w:rsidRPr="00E618CE" w:rsidRDefault="00D92E49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eop"/>
        </w:rPr>
        <w:t xml:space="preserve">Kārlis Ketners 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535C2F4B" w14:textId="38E35218" w:rsidR="00061DB3" w:rsidRPr="00E618CE" w:rsidRDefault="00797B05" w:rsidP="00A21D1E">
      <w:pPr>
        <w:pStyle w:val="paragraph"/>
        <w:numPr>
          <w:ilvl w:val="0"/>
          <w:numId w:val="7"/>
        </w:numPr>
        <w:spacing w:before="0" w:beforeAutospacing="0" w:after="0" w:afterAutospacing="0"/>
        <w:jc w:val="both"/>
        <w:textAlignment w:val="baseline"/>
        <w:rPr>
          <w:rStyle w:val="eop"/>
        </w:rPr>
      </w:pPr>
      <w:r w:rsidRPr="00E618CE">
        <w:rPr>
          <w:rStyle w:val="eop"/>
        </w:rPr>
        <w:t xml:space="preserve">Svetlana Lampiga- </w:t>
      </w:r>
      <w:r w:rsidRPr="00E618CE">
        <w:rPr>
          <w:rStyle w:val="normaltextrun"/>
        </w:rPr>
        <w:t>Latvijas Investīciju un attīstības aģentūra</w:t>
      </w:r>
      <w:r w:rsidRPr="00E618CE">
        <w:rPr>
          <w:rStyle w:val="eop"/>
        </w:rPr>
        <w:t> </w:t>
      </w:r>
    </w:p>
    <w:p w14:paraId="2AD7EF53" w14:textId="0D5B9E1C" w:rsidR="00820296" w:rsidRPr="00E618CE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sz w:val="18"/>
          <w:szCs w:val="18"/>
        </w:rPr>
      </w:pPr>
      <w:r w:rsidRPr="00E618CE">
        <w:rPr>
          <w:rStyle w:val="eop"/>
        </w:rPr>
        <w:t> </w:t>
      </w:r>
    </w:p>
    <w:p w14:paraId="1F431817" w14:textId="3B5F49FC" w:rsidR="000A7284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normaltextrun"/>
        </w:rPr>
      </w:pPr>
      <w:r w:rsidRPr="07983481">
        <w:rPr>
          <w:rStyle w:val="normaltextrun"/>
        </w:rPr>
        <w:t>Sēdi vada</w:t>
      </w:r>
      <w:r w:rsidR="000A7284">
        <w:rPr>
          <w:rStyle w:val="normaltextrun"/>
        </w:rPr>
        <w:t xml:space="preserve">: Osvalds </w:t>
      </w:r>
      <w:proofErr w:type="spellStart"/>
      <w:r w:rsidR="000A7284">
        <w:rPr>
          <w:rStyle w:val="normaltextrun"/>
        </w:rPr>
        <w:t>Pugovičs</w:t>
      </w:r>
      <w:proofErr w:type="spellEnd"/>
      <w:r w:rsidR="000A7284">
        <w:rPr>
          <w:rStyle w:val="normaltextrun"/>
        </w:rPr>
        <w:t xml:space="preserve"> – Organiskās Sintēzes institūts</w:t>
      </w:r>
    </w:p>
    <w:p w14:paraId="3904FEF2" w14:textId="5C090221" w:rsidR="00820296" w:rsidRDefault="000A7284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normaltextrun"/>
        </w:rPr>
        <w:t>Sēdi</w:t>
      </w:r>
      <w:r w:rsidR="00820296" w:rsidRPr="07983481">
        <w:rPr>
          <w:rStyle w:val="normaltextrun"/>
        </w:rPr>
        <w:t xml:space="preserve"> protokolē: </w:t>
      </w:r>
      <w:r w:rsidR="00B82472">
        <w:rPr>
          <w:rStyle w:val="normaltextrun"/>
        </w:rPr>
        <w:t>Kārlis Ketners</w:t>
      </w:r>
      <w:r w:rsidR="00820296" w:rsidRPr="07983481">
        <w:rPr>
          <w:rStyle w:val="normaltextrun"/>
        </w:rPr>
        <w:t xml:space="preserve"> –</w:t>
      </w:r>
      <w:r w:rsidR="00A936DE">
        <w:rPr>
          <w:rStyle w:val="normaltextrun"/>
        </w:rPr>
        <w:t xml:space="preserve"> </w:t>
      </w:r>
      <w:r w:rsidR="00820296" w:rsidRPr="07983481">
        <w:rPr>
          <w:rStyle w:val="normaltextrun"/>
        </w:rPr>
        <w:t>Latvijas Investīciju un attīstības aģentūra</w:t>
      </w:r>
      <w:r w:rsidR="00820296" w:rsidRPr="07983481">
        <w:rPr>
          <w:rStyle w:val="eop"/>
        </w:rPr>
        <w:t> </w:t>
      </w:r>
    </w:p>
    <w:p w14:paraId="3E0413E8" w14:textId="212BAEFF" w:rsidR="005F76F4" w:rsidRDefault="006255A9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lastRenderedPageBreak/>
        <w:t>Sēde tiek ierakstīta</w:t>
      </w:r>
      <w:r w:rsidR="00115E7E">
        <w:rPr>
          <w:rStyle w:val="eop"/>
        </w:rPr>
        <w:t xml:space="preserve"> un protokolēta</w:t>
      </w:r>
      <w:r w:rsidR="00FC5BDB">
        <w:rPr>
          <w:rStyle w:val="eop"/>
        </w:rPr>
        <w:t>, protokoli tiek publicēti</w:t>
      </w:r>
      <w:r w:rsidR="006E4D51">
        <w:rPr>
          <w:rStyle w:val="eop"/>
        </w:rPr>
        <w:t xml:space="preserve"> atvērtai lietošanai</w:t>
      </w:r>
      <w:r w:rsidR="00FC5BDB">
        <w:rPr>
          <w:rStyle w:val="eop"/>
        </w:rPr>
        <w:t xml:space="preserve"> LIAA mājas lapā. </w:t>
      </w:r>
    </w:p>
    <w:p w14:paraId="6E001CF0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2FF87B6" w14:textId="77777777" w:rsidR="00356B90" w:rsidRDefault="00356B90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300731E" w14:textId="2A549EC0" w:rsidR="00356B90" w:rsidRPr="002E3BD2" w:rsidRDefault="00356B90" w:rsidP="00356B90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eop"/>
          <w:i/>
          <w:iCs/>
        </w:rPr>
      </w:pPr>
      <w:r w:rsidRPr="002E3BD2">
        <w:rPr>
          <w:rStyle w:val="eop"/>
          <w:i/>
          <w:iCs/>
        </w:rPr>
        <w:t xml:space="preserve">No </w:t>
      </w:r>
      <w:r w:rsidR="00B82472">
        <w:rPr>
          <w:rStyle w:val="eop"/>
          <w:i/>
          <w:iCs/>
        </w:rPr>
        <w:t>9</w:t>
      </w:r>
      <w:r w:rsidRPr="002E3BD2">
        <w:rPr>
          <w:rStyle w:val="eop"/>
          <w:i/>
          <w:iCs/>
        </w:rPr>
        <w:t xml:space="preserve"> balsstiesīgo Vadības grupas dalībniek</w:t>
      </w:r>
      <w:r w:rsidR="00CA29B8">
        <w:rPr>
          <w:rStyle w:val="eop"/>
          <w:i/>
          <w:iCs/>
        </w:rPr>
        <w:t>iem</w:t>
      </w:r>
      <w:r w:rsidRPr="002E3BD2">
        <w:rPr>
          <w:rStyle w:val="eop"/>
          <w:i/>
          <w:iCs/>
        </w:rPr>
        <w:t xml:space="preserve"> sēdē piedalās – </w:t>
      </w:r>
      <w:r w:rsidR="000A7284">
        <w:rPr>
          <w:rStyle w:val="eop"/>
          <w:i/>
          <w:iCs/>
        </w:rPr>
        <w:t>8</w:t>
      </w:r>
      <w:r w:rsidRPr="002E3BD2">
        <w:rPr>
          <w:rStyle w:val="eop"/>
          <w:i/>
          <w:iCs/>
        </w:rPr>
        <w:t xml:space="preserve"> balsstiesīgie dalībnieki.</w:t>
      </w:r>
    </w:p>
    <w:p w14:paraId="19D2B1EC" w14:textId="77777777" w:rsidR="00356B90" w:rsidRDefault="00356B90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FB561CF" w14:textId="7EB81D67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t>Sēdes darba kārtība:</w:t>
      </w:r>
      <w:r>
        <w:rPr>
          <w:rStyle w:val="eop"/>
        </w:rPr>
        <w:t> </w:t>
      </w:r>
    </w:p>
    <w:p w14:paraId="784CFE50" w14:textId="77777777" w:rsidR="009D6162" w:rsidRDefault="009D6162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60E9529F" w14:textId="3BD46316" w:rsidR="00327CF8" w:rsidRPr="002E3BD2" w:rsidRDefault="000A7284" w:rsidP="00327CF8">
      <w:pPr>
        <w:pStyle w:val="paragraph"/>
        <w:numPr>
          <w:ilvl w:val="0"/>
          <w:numId w:val="3"/>
        </w:numPr>
        <w:spacing w:before="0" w:beforeAutospacing="0" w:after="0" w:afterAutospacing="0" w:line="276" w:lineRule="auto"/>
        <w:ind w:left="1440" w:firstLine="0"/>
        <w:jc w:val="both"/>
        <w:textAlignment w:val="baseline"/>
      </w:pPr>
      <w:bookmarkStart w:id="0" w:name="_Hlk121321998"/>
      <w:r w:rsidRPr="002E3BD2">
        <w:rPr>
          <w:rStyle w:val="normaltextrun"/>
        </w:rPr>
        <w:t>Stratēģijas 2027.g. un Rīcības plāna 2023.g. projektu apspriešana</w:t>
      </w:r>
      <w:bookmarkEnd w:id="0"/>
      <w:r w:rsidRPr="002E3BD2">
        <w:rPr>
          <w:rStyle w:val="normaltextrun"/>
        </w:rPr>
        <w:t>,</w:t>
      </w:r>
    </w:p>
    <w:p w14:paraId="72137BCB" w14:textId="7589D071" w:rsidR="00327CF8" w:rsidRDefault="000A7284" w:rsidP="00327CF8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40" w:firstLine="0"/>
        <w:jc w:val="both"/>
        <w:textAlignment w:val="baseline"/>
        <w:rPr>
          <w:rStyle w:val="eop"/>
        </w:rPr>
      </w:pPr>
      <w:r>
        <w:rPr>
          <w:rStyle w:val="normaltextrun"/>
        </w:rPr>
        <w:t xml:space="preserve">Balsošana par </w:t>
      </w:r>
      <w:r w:rsidR="00327CF8" w:rsidRPr="002E3BD2">
        <w:rPr>
          <w:rStyle w:val="normaltextrun"/>
        </w:rPr>
        <w:t xml:space="preserve">Stratēģijas 2027.g. un Rīcības plāna 2023.g. projektu </w:t>
      </w:r>
      <w:r>
        <w:rPr>
          <w:rStyle w:val="normaltextrun"/>
        </w:rPr>
        <w:t>konceptuālo apstiprināšanu</w:t>
      </w:r>
      <w:r w:rsidR="00327CF8" w:rsidRPr="002E3BD2">
        <w:rPr>
          <w:rStyle w:val="normaltextrun"/>
        </w:rPr>
        <w:t>,</w:t>
      </w:r>
      <w:r w:rsidR="00327CF8" w:rsidRPr="002E3BD2">
        <w:rPr>
          <w:rStyle w:val="eop"/>
        </w:rPr>
        <w:t> </w:t>
      </w:r>
    </w:p>
    <w:p w14:paraId="41865449" w14:textId="3757CD9F" w:rsidR="00B82472" w:rsidRPr="002E3BD2" w:rsidRDefault="00B82472" w:rsidP="00327CF8">
      <w:pPr>
        <w:pStyle w:val="paragraph"/>
        <w:numPr>
          <w:ilvl w:val="0"/>
          <w:numId w:val="4"/>
        </w:numPr>
        <w:spacing w:before="0" w:beforeAutospacing="0" w:after="0" w:afterAutospacing="0" w:line="276" w:lineRule="auto"/>
        <w:ind w:left="1440" w:firstLine="0"/>
        <w:jc w:val="both"/>
        <w:textAlignment w:val="baseline"/>
      </w:pPr>
      <w:r>
        <w:rPr>
          <w:rStyle w:val="normaltextrun"/>
        </w:rPr>
        <w:t>Vienošanās par nāk</w:t>
      </w:r>
      <w:r w:rsidR="000A7284">
        <w:rPr>
          <w:rStyle w:val="normaltextrun"/>
        </w:rPr>
        <w:t>ošiem soļiem</w:t>
      </w:r>
      <w:r>
        <w:rPr>
          <w:rStyle w:val="normaltextrun"/>
        </w:rPr>
        <w:t>.</w:t>
      </w:r>
    </w:p>
    <w:p w14:paraId="167FAE98" w14:textId="0E4E105C" w:rsidR="005F76F4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eop"/>
        </w:rPr>
        <w:t> </w:t>
      </w:r>
    </w:p>
    <w:p w14:paraId="63D65669" w14:textId="77777777" w:rsidR="00CC3A26" w:rsidRPr="0094472E" w:rsidRDefault="00CC3A2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  <w:sz w:val="6"/>
          <w:szCs w:val="6"/>
        </w:rPr>
      </w:pPr>
    </w:p>
    <w:p w14:paraId="1B127636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78B53D57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64F1878A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3C564504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7A2FDD9D" w14:textId="77777777" w:rsidR="0036277D" w:rsidRDefault="0036277D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normaltextrun"/>
          <w:b/>
          <w:bCs/>
        </w:rPr>
      </w:pPr>
    </w:p>
    <w:p w14:paraId="11563F1E" w14:textId="54A2875D" w:rsidR="00820296" w:rsidRDefault="00820296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Style w:val="eop"/>
        </w:rPr>
      </w:pPr>
      <w:r>
        <w:rPr>
          <w:rStyle w:val="normaltextrun"/>
          <w:b/>
          <w:bCs/>
        </w:rPr>
        <w:lastRenderedPageBreak/>
        <w:t>Darba kārtības jautājumu apspriešanas gaita</w:t>
      </w:r>
      <w:r>
        <w:rPr>
          <w:rStyle w:val="eop"/>
        </w:rPr>
        <w:t> </w:t>
      </w:r>
    </w:p>
    <w:p w14:paraId="7BF90188" w14:textId="77777777" w:rsidR="005F76F4" w:rsidRDefault="005F76F4" w:rsidP="00820296">
      <w:pPr>
        <w:pStyle w:val="paragraph"/>
        <w:spacing w:before="0" w:beforeAutospacing="0" w:after="0" w:afterAutospacing="0"/>
        <w:ind w:firstLine="72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4C24B571" w14:textId="37519CC6" w:rsidR="00831F1B" w:rsidRDefault="004C757E" w:rsidP="00831F1B">
      <w:pPr>
        <w:pStyle w:val="paragraph"/>
        <w:numPr>
          <w:ilvl w:val="0"/>
          <w:numId w:val="9"/>
        </w:numPr>
        <w:spacing w:before="0" w:beforeAutospacing="0" w:after="0" w:afterAutospacing="0" w:line="276" w:lineRule="auto"/>
        <w:jc w:val="both"/>
        <w:textAlignment w:val="baseline"/>
        <w:rPr>
          <w:rStyle w:val="normaltextrun"/>
          <w:b/>
          <w:bCs/>
        </w:rPr>
      </w:pPr>
      <w:r w:rsidRPr="002E3BD2">
        <w:rPr>
          <w:rStyle w:val="normaltextrun"/>
          <w:b/>
          <w:bCs/>
        </w:rPr>
        <w:t xml:space="preserve">Jautājums. </w:t>
      </w:r>
      <w:r w:rsidR="00831F1B" w:rsidRPr="00831F1B">
        <w:rPr>
          <w:rStyle w:val="normaltextrun"/>
          <w:b/>
          <w:bCs/>
        </w:rPr>
        <w:t xml:space="preserve">Stratēģijas 2027.g. un Rīcības plāna 2023.g. projektu apspriešana </w:t>
      </w:r>
    </w:p>
    <w:p w14:paraId="75B8C551" w14:textId="33ABCF76" w:rsidR="00416AC1" w:rsidRDefault="00B82472" w:rsidP="00831F1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Kārlis Ketners </w:t>
      </w:r>
      <w:r w:rsidR="004C757E" w:rsidRPr="002E3BD2">
        <w:rPr>
          <w:rStyle w:val="normaltextrun"/>
        </w:rPr>
        <w:t xml:space="preserve">uzsāk Vadības grupas sēdi. Vadības grupas sēde pēc dalībnieku piekrišanas tiek ierakstīta. </w:t>
      </w:r>
    </w:p>
    <w:p w14:paraId="6142A1B4" w14:textId="5CAD102A" w:rsidR="00831F1B" w:rsidRDefault="00831F1B" w:rsidP="00831F1B">
      <w:pPr>
        <w:pStyle w:val="paragraph"/>
        <w:spacing w:before="0" w:beforeAutospacing="0" w:after="0" w:afterAutospacing="0" w:line="276" w:lineRule="auto"/>
        <w:jc w:val="both"/>
        <w:textAlignment w:val="baseline"/>
        <w:rPr>
          <w:rStyle w:val="normaltextrun"/>
        </w:rPr>
      </w:pPr>
      <w:r>
        <w:rPr>
          <w:rStyle w:val="normaltextrun"/>
        </w:rPr>
        <w:t xml:space="preserve">Sanāksmes laikā dalībnieki </w:t>
      </w:r>
      <w:r w:rsidR="007C386F">
        <w:rPr>
          <w:rStyle w:val="normaltextrun"/>
        </w:rPr>
        <w:t xml:space="preserve">apskata </w:t>
      </w:r>
      <w:r w:rsidR="0033063A">
        <w:rPr>
          <w:rStyle w:val="normaltextrun"/>
        </w:rPr>
        <w:t>vis</w:t>
      </w:r>
      <w:r w:rsidR="007C386F">
        <w:rPr>
          <w:rStyle w:val="normaltextrun"/>
        </w:rPr>
        <w:t>as</w:t>
      </w:r>
      <w:r w:rsidR="0033063A">
        <w:rPr>
          <w:rStyle w:val="normaltextrun"/>
        </w:rPr>
        <w:t xml:space="preserve"> esoš</w:t>
      </w:r>
      <w:r w:rsidR="007C386F">
        <w:rPr>
          <w:rStyle w:val="normaltextrun"/>
        </w:rPr>
        <w:t>ās</w:t>
      </w:r>
      <w:r w:rsidR="0033063A">
        <w:rPr>
          <w:rStyle w:val="normaltextrun"/>
        </w:rPr>
        <w:t xml:space="preserve"> stratēģijas un rīcības plāna projektu sadaļ</w:t>
      </w:r>
      <w:r w:rsidR="007C386F">
        <w:rPr>
          <w:rStyle w:val="normaltextrun"/>
        </w:rPr>
        <w:t>as</w:t>
      </w:r>
      <w:r w:rsidR="0033063A">
        <w:rPr>
          <w:rStyle w:val="normaltextrun"/>
        </w:rPr>
        <w:t xml:space="preserve"> un viņiem ir dota iespēja sniegt priekšlikumus</w:t>
      </w:r>
      <w:r w:rsidR="00D94989">
        <w:rPr>
          <w:rStyle w:val="normaltextrun"/>
        </w:rPr>
        <w:t>,</w:t>
      </w:r>
      <w:r w:rsidR="0033063A">
        <w:rPr>
          <w:rStyle w:val="normaltextrun"/>
        </w:rPr>
        <w:t xml:space="preserve"> komentārus</w:t>
      </w:r>
      <w:r w:rsidR="00D94989">
        <w:rPr>
          <w:rStyle w:val="normaltextrun"/>
        </w:rPr>
        <w:t xml:space="preserve"> un vēlamās izmaiņas dokumentā</w:t>
      </w:r>
      <w:r w:rsidR="0033063A">
        <w:rPr>
          <w:rStyle w:val="normaltextrun"/>
        </w:rPr>
        <w:t xml:space="preserve"> sanāksmes laikā.</w:t>
      </w:r>
    </w:p>
    <w:p w14:paraId="38592031" w14:textId="482B29B3" w:rsidR="00431C58" w:rsidRPr="00831F1B" w:rsidRDefault="00431C58" w:rsidP="00431C58">
      <w:pPr>
        <w:pStyle w:val="paragraph"/>
        <w:numPr>
          <w:ilvl w:val="1"/>
          <w:numId w:val="9"/>
        </w:numPr>
        <w:spacing w:before="0" w:beforeAutospacing="0" w:after="0" w:afterAutospacing="0" w:line="276" w:lineRule="auto"/>
        <w:jc w:val="both"/>
        <w:textAlignment w:val="baseline"/>
      </w:pPr>
      <w:r>
        <w:rPr>
          <w:rStyle w:val="normaltextrun"/>
        </w:rPr>
        <w:t xml:space="preserve"> Vadības grupas sanāksmes laikā </w:t>
      </w:r>
      <w:r w:rsidR="007F7CDB">
        <w:rPr>
          <w:rStyle w:val="normaltextrun"/>
        </w:rPr>
        <w:t>tika lemts, ka prioritāšu mērķiem, kas nevar</w:t>
      </w:r>
      <w:r w:rsidR="00556D87">
        <w:rPr>
          <w:rStyle w:val="normaltextrun"/>
        </w:rPr>
        <w:t>ēja</w:t>
      </w:r>
      <w:r w:rsidR="007F7CDB">
        <w:rPr>
          <w:rStyle w:val="normaltextrun"/>
        </w:rPr>
        <w:t xml:space="preserve"> tikt definēti </w:t>
      </w:r>
      <w:r w:rsidR="00556D87">
        <w:rPr>
          <w:rStyle w:val="normaltextrun"/>
        </w:rPr>
        <w:t>šīs stratēģijas versijas izstrādes</w:t>
      </w:r>
      <w:r w:rsidR="007F7CDB">
        <w:rPr>
          <w:rStyle w:val="normaltextrun"/>
        </w:rPr>
        <w:t xml:space="preserve"> laikā</w:t>
      </w:r>
      <w:r w:rsidR="00556D87">
        <w:rPr>
          <w:rStyle w:val="normaltextrun"/>
        </w:rPr>
        <w:t>, tiks precizēti un stratēģija tiks papildināta ar tiem pēc saskaņošanas.</w:t>
      </w:r>
    </w:p>
    <w:p w14:paraId="321A5DD7" w14:textId="77777777" w:rsidR="00820296" w:rsidRDefault="00820296" w:rsidP="00820296">
      <w:pPr>
        <w:pStyle w:val="paragraph"/>
        <w:spacing w:before="0" w:beforeAutospacing="0" w:after="0" w:afterAutospacing="0"/>
        <w:ind w:left="72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388EBF12" w14:textId="5F733A95" w:rsidR="00820296" w:rsidRDefault="00820296" w:rsidP="00431C58">
      <w:pPr>
        <w:pStyle w:val="paragraph"/>
        <w:numPr>
          <w:ilvl w:val="0"/>
          <w:numId w:val="9"/>
        </w:numPr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bookmarkStart w:id="1" w:name="_Hlk121322480"/>
      <w:r>
        <w:rPr>
          <w:rStyle w:val="normaltextrun"/>
          <w:b/>
          <w:bCs/>
        </w:rPr>
        <w:t xml:space="preserve">Stratēģijas 2027.g. un Rīcības plāna 2023.g. </w:t>
      </w:r>
      <w:r w:rsidR="002E5574">
        <w:rPr>
          <w:rStyle w:val="normaltextrun"/>
          <w:b/>
          <w:bCs/>
        </w:rPr>
        <w:t>projekt</w:t>
      </w:r>
      <w:r w:rsidR="00263A7E">
        <w:rPr>
          <w:rStyle w:val="normaltextrun"/>
          <w:b/>
          <w:bCs/>
        </w:rPr>
        <w:t xml:space="preserve">u </w:t>
      </w:r>
      <w:r w:rsidR="00831F1B">
        <w:rPr>
          <w:rStyle w:val="normaltextrun"/>
          <w:b/>
          <w:bCs/>
        </w:rPr>
        <w:t>konceptuālā apstiprināšana</w:t>
      </w:r>
      <w:bookmarkEnd w:id="1"/>
    </w:p>
    <w:p w14:paraId="0996B9DB" w14:textId="3488A95D" w:rsidR="00831F1B" w:rsidRPr="002E3BD2" w:rsidRDefault="00831F1B" w:rsidP="00831F1B">
      <w:pPr>
        <w:pStyle w:val="ListParagraph"/>
        <w:suppressAutoHyphens/>
        <w:autoSpaceDN w:val="0"/>
        <w:spacing w:after="0" w:line="256" w:lineRule="auto"/>
        <w:ind w:left="0" w:firstLine="0"/>
        <w:rPr>
          <w:sz w:val="24"/>
        </w:rPr>
      </w:pPr>
      <w:r>
        <w:rPr>
          <w:sz w:val="24"/>
        </w:rPr>
        <w:t xml:space="preserve">Osvalds </w:t>
      </w:r>
      <w:proofErr w:type="spellStart"/>
      <w:r>
        <w:rPr>
          <w:sz w:val="24"/>
        </w:rPr>
        <w:t>Pugovičs</w:t>
      </w:r>
      <w:proofErr w:type="spellEnd"/>
      <w:r w:rsidRPr="002E3BD2">
        <w:rPr>
          <w:sz w:val="24"/>
        </w:rPr>
        <w:t xml:space="preserve"> </w:t>
      </w:r>
      <w:r>
        <w:rPr>
          <w:sz w:val="24"/>
        </w:rPr>
        <w:t xml:space="preserve">ierosina stratēģijas 2027.g. un rīcības plāna 2023.g. projektu konceptuālo apstiprināšanu. </w:t>
      </w:r>
      <w:r w:rsidR="00585BD9">
        <w:rPr>
          <w:sz w:val="24"/>
        </w:rPr>
        <w:t>Dalībnieki vienoj</w:t>
      </w:r>
      <w:r w:rsidR="002A6E40">
        <w:rPr>
          <w:sz w:val="24"/>
        </w:rPr>
        <w:t>a</w:t>
      </w:r>
      <w:r w:rsidR="00585BD9">
        <w:rPr>
          <w:sz w:val="24"/>
        </w:rPr>
        <w:t>s, ka tiek</w:t>
      </w:r>
      <w:r w:rsidR="0033063A">
        <w:rPr>
          <w:sz w:val="24"/>
        </w:rPr>
        <w:t xml:space="preserve"> balsot</w:t>
      </w:r>
      <w:r w:rsidR="005F6808">
        <w:rPr>
          <w:sz w:val="24"/>
        </w:rPr>
        <w:t>s</w:t>
      </w:r>
      <w:r w:rsidR="0033063A">
        <w:rPr>
          <w:sz w:val="24"/>
        </w:rPr>
        <w:t xml:space="preserve"> arī par </w:t>
      </w:r>
      <w:r w:rsidR="00585BD9">
        <w:rPr>
          <w:sz w:val="24"/>
        </w:rPr>
        <w:t>iespēju sniegt projekta precizējumus līdz 12. decembra plkst.17. Kār</w:t>
      </w:r>
      <w:r w:rsidR="00A875D8">
        <w:rPr>
          <w:sz w:val="24"/>
        </w:rPr>
        <w:t>ļa</w:t>
      </w:r>
      <w:r w:rsidR="00585BD9">
        <w:rPr>
          <w:sz w:val="24"/>
        </w:rPr>
        <w:t xml:space="preserve"> </w:t>
      </w:r>
      <w:proofErr w:type="spellStart"/>
      <w:r w:rsidR="00585BD9">
        <w:rPr>
          <w:sz w:val="24"/>
        </w:rPr>
        <w:t>Ketner</w:t>
      </w:r>
      <w:r w:rsidR="00A875D8">
        <w:rPr>
          <w:sz w:val="24"/>
        </w:rPr>
        <w:t>a</w:t>
      </w:r>
      <w:proofErr w:type="spellEnd"/>
      <w:r w:rsidR="00585BD9">
        <w:rPr>
          <w:sz w:val="24"/>
        </w:rPr>
        <w:t xml:space="preserve"> pienākums ir apkopot tos un nosūtīt vadības grupas dalībniekiem projektu gala versiju, k</w:t>
      </w:r>
      <w:r w:rsidR="00D94989">
        <w:rPr>
          <w:sz w:val="24"/>
        </w:rPr>
        <w:t>uru</w:t>
      </w:r>
      <w:r w:rsidR="00585BD9">
        <w:rPr>
          <w:sz w:val="24"/>
        </w:rPr>
        <w:t xml:space="preserve"> dalībnieki apstiprinās </w:t>
      </w:r>
      <w:r w:rsidR="00A875D8">
        <w:rPr>
          <w:sz w:val="24"/>
        </w:rPr>
        <w:t xml:space="preserve">uzrakstot </w:t>
      </w:r>
      <w:r w:rsidR="00A875D8">
        <w:rPr>
          <w:sz w:val="24"/>
        </w:rPr>
        <w:lastRenderedPageBreak/>
        <w:t xml:space="preserve">atbildi e-pastā Kārlim </w:t>
      </w:r>
      <w:proofErr w:type="spellStart"/>
      <w:r w:rsidR="00A875D8">
        <w:rPr>
          <w:sz w:val="24"/>
        </w:rPr>
        <w:t>Ketneram</w:t>
      </w:r>
      <w:proofErr w:type="spellEnd"/>
      <w:r w:rsidR="00A875D8">
        <w:rPr>
          <w:sz w:val="24"/>
        </w:rPr>
        <w:t xml:space="preserve"> (</w:t>
      </w:r>
      <w:hyperlink r:id="rId11" w:history="1">
        <w:r w:rsidR="00A875D8" w:rsidRPr="00122263">
          <w:rPr>
            <w:rStyle w:val="Hyperlink"/>
            <w:sz w:val="24"/>
          </w:rPr>
          <w:t>karlis.ketners@liaa.gov.lv</w:t>
        </w:r>
      </w:hyperlink>
      <w:r w:rsidR="00A875D8">
        <w:rPr>
          <w:sz w:val="24"/>
        </w:rPr>
        <w:t xml:space="preserve">). </w:t>
      </w:r>
      <w:r>
        <w:rPr>
          <w:sz w:val="24"/>
        </w:rPr>
        <w:t xml:space="preserve">Balsošanas ierosināšanas brīdī </w:t>
      </w:r>
      <w:r w:rsidR="002A6E40">
        <w:rPr>
          <w:sz w:val="24"/>
        </w:rPr>
        <w:t xml:space="preserve">sapulcē </w:t>
      </w:r>
      <w:r>
        <w:rPr>
          <w:sz w:val="24"/>
        </w:rPr>
        <w:t xml:space="preserve">nepiedalījās Rīgas Stradiņa universitātes un </w:t>
      </w:r>
      <w:r w:rsidRPr="00831F1B">
        <w:rPr>
          <w:sz w:val="24"/>
        </w:rPr>
        <w:t>Latvijas dzīvības zinātņu nozares attīstības klaster</w:t>
      </w:r>
      <w:r>
        <w:rPr>
          <w:sz w:val="24"/>
        </w:rPr>
        <w:t xml:space="preserve">a pārstāvji, balsošana notika ar 7 no 9 balsstiesīgiem pārstāvjiem. </w:t>
      </w:r>
      <w:r w:rsidR="00D94989">
        <w:rPr>
          <w:sz w:val="24"/>
        </w:rPr>
        <w:t>B</w:t>
      </w:r>
      <w:r>
        <w:rPr>
          <w:sz w:val="24"/>
        </w:rPr>
        <w:t>also</w:t>
      </w:r>
      <w:r w:rsidR="00D94989">
        <w:rPr>
          <w:sz w:val="24"/>
        </w:rPr>
        <w:t>šanas</w:t>
      </w:r>
      <w:r>
        <w:rPr>
          <w:sz w:val="24"/>
        </w:rPr>
        <w:t xml:space="preserve"> rezultāti:</w:t>
      </w:r>
    </w:p>
    <w:p w14:paraId="7664C738" w14:textId="191DF940" w:rsidR="00831F1B" w:rsidRPr="002E3BD2" w:rsidRDefault="00831F1B" w:rsidP="00831F1B">
      <w:pPr>
        <w:pStyle w:val="ListParagraph"/>
        <w:spacing w:after="0" w:line="276" w:lineRule="auto"/>
        <w:ind w:left="1152" w:firstLine="288"/>
        <w:rPr>
          <w:sz w:val="24"/>
        </w:rPr>
      </w:pPr>
      <w:r w:rsidRPr="002E3BD2">
        <w:rPr>
          <w:sz w:val="24"/>
        </w:rPr>
        <w:t xml:space="preserve">“Par”- </w:t>
      </w:r>
      <w:r>
        <w:rPr>
          <w:sz w:val="24"/>
        </w:rPr>
        <w:t>7</w:t>
      </w:r>
      <w:r w:rsidRPr="002E3BD2">
        <w:rPr>
          <w:sz w:val="24"/>
        </w:rPr>
        <w:t xml:space="preserve"> balsis</w:t>
      </w:r>
    </w:p>
    <w:p w14:paraId="133BA62F" w14:textId="77777777" w:rsidR="00831F1B" w:rsidRDefault="00831F1B" w:rsidP="00831F1B">
      <w:pPr>
        <w:pStyle w:val="ListParagraph"/>
        <w:spacing w:after="0" w:line="276" w:lineRule="auto"/>
        <w:ind w:left="1152" w:firstLine="288"/>
        <w:rPr>
          <w:sz w:val="24"/>
        </w:rPr>
      </w:pPr>
      <w:r w:rsidRPr="002E3BD2">
        <w:rPr>
          <w:sz w:val="24"/>
        </w:rPr>
        <w:t>“</w:t>
      </w:r>
      <w:r>
        <w:rPr>
          <w:sz w:val="24"/>
        </w:rPr>
        <w:t>P</w:t>
      </w:r>
      <w:r w:rsidRPr="002E3BD2">
        <w:rPr>
          <w:sz w:val="24"/>
        </w:rPr>
        <w:t xml:space="preserve">ret”- 0 balsis </w:t>
      </w:r>
      <w:bookmarkStart w:id="2" w:name="_GoBack"/>
      <w:bookmarkEnd w:id="2"/>
    </w:p>
    <w:p w14:paraId="72630FD8" w14:textId="77777777" w:rsidR="00831F1B" w:rsidRPr="00E47A8A" w:rsidRDefault="00831F1B" w:rsidP="00831F1B">
      <w:pPr>
        <w:pStyle w:val="ListParagraph"/>
        <w:spacing w:after="0" w:line="276" w:lineRule="auto"/>
        <w:ind w:left="1152" w:firstLine="288"/>
        <w:rPr>
          <w:rStyle w:val="normaltextrun"/>
          <w:sz w:val="24"/>
        </w:rPr>
      </w:pPr>
      <w:r>
        <w:rPr>
          <w:sz w:val="24"/>
        </w:rPr>
        <w:t>“Atturos” – 0 balss</w:t>
      </w:r>
    </w:p>
    <w:p w14:paraId="5D63C934" w14:textId="77777777" w:rsidR="00831F1B" w:rsidRPr="002E3BD2" w:rsidRDefault="00831F1B" w:rsidP="00831F1B">
      <w:pPr>
        <w:spacing w:after="0" w:line="276" w:lineRule="auto"/>
        <w:ind w:firstLine="0"/>
        <w:rPr>
          <w:b/>
          <w:bCs/>
          <w:sz w:val="24"/>
        </w:rPr>
      </w:pPr>
      <w:r w:rsidRPr="002E3BD2">
        <w:rPr>
          <w:b/>
          <w:bCs/>
          <w:sz w:val="24"/>
        </w:rPr>
        <w:t>Lēmums:</w:t>
      </w:r>
    </w:p>
    <w:p w14:paraId="582AB3EB" w14:textId="06A03899" w:rsidR="00831F1B" w:rsidRPr="002E3BD2" w:rsidRDefault="00831F1B" w:rsidP="00831F1B">
      <w:pPr>
        <w:spacing w:after="0" w:line="276" w:lineRule="auto"/>
        <w:ind w:firstLine="0"/>
        <w:rPr>
          <w:b/>
          <w:bCs/>
          <w:i/>
          <w:iCs/>
          <w:sz w:val="24"/>
        </w:rPr>
      </w:pPr>
      <w:r w:rsidRPr="002E3BD2">
        <w:rPr>
          <w:b/>
          <w:bCs/>
          <w:i/>
          <w:iCs/>
          <w:sz w:val="24"/>
        </w:rPr>
        <w:t>“</w:t>
      </w:r>
      <w:proofErr w:type="spellStart"/>
      <w:r w:rsidRPr="0048250B">
        <w:rPr>
          <w:b/>
          <w:bCs/>
          <w:i/>
          <w:iCs/>
          <w:sz w:val="24"/>
        </w:rPr>
        <w:t>Biomedicīna</w:t>
      </w:r>
      <w:proofErr w:type="spellEnd"/>
      <w:r w:rsidRPr="0048250B">
        <w:rPr>
          <w:b/>
          <w:bCs/>
          <w:i/>
          <w:iCs/>
          <w:sz w:val="24"/>
        </w:rPr>
        <w:t>, medicīnas tehnoloģijas, farmācija</w:t>
      </w:r>
      <w:r w:rsidRPr="002E3BD2">
        <w:rPr>
          <w:b/>
          <w:bCs/>
          <w:i/>
          <w:iCs/>
          <w:sz w:val="24"/>
        </w:rPr>
        <w:t xml:space="preserve">” jomas </w:t>
      </w:r>
      <w:r w:rsidRPr="00831F1B">
        <w:rPr>
          <w:b/>
          <w:bCs/>
          <w:i/>
          <w:iCs/>
          <w:sz w:val="24"/>
        </w:rPr>
        <w:t>Stratēģijas 2027.g. un Rīcības plāna 2023.g. projekt</w:t>
      </w:r>
      <w:r>
        <w:rPr>
          <w:b/>
          <w:bCs/>
          <w:i/>
          <w:iCs/>
          <w:sz w:val="24"/>
        </w:rPr>
        <w:t>i ir</w:t>
      </w:r>
      <w:r w:rsidRPr="00831F1B">
        <w:rPr>
          <w:b/>
          <w:bCs/>
          <w:i/>
          <w:iCs/>
          <w:sz w:val="24"/>
        </w:rPr>
        <w:t xml:space="preserve"> konceptuāl</w:t>
      </w:r>
      <w:r>
        <w:rPr>
          <w:b/>
          <w:bCs/>
          <w:i/>
          <w:iCs/>
          <w:sz w:val="24"/>
        </w:rPr>
        <w:t>i</w:t>
      </w:r>
      <w:r w:rsidRPr="00831F1B">
        <w:rPr>
          <w:b/>
          <w:bCs/>
          <w:i/>
          <w:iCs/>
          <w:sz w:val="24"/>
        </w:rPr>
        <w:t xml:space="preserve"> apstiprin</w:t>
      </w:r>
      <w:r>
        <w:rPr>
          <w:b/>
          <w:bCs/>
          <w:i/>
          <w:iCs/>
          <w:sz w:val="24"/>
        </w:rPr>
        <w:t>āti ar iespēju sniegt precizējumus.</w:t>
      </w:r>
    </w:p>
    <w:p w14:paraId="742EA352" w14:textId="77777777" w:rsidR="002F34A6" w:rsidRDefault="002F34A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761C56E9" w14:textId="45D6EF6E" w:rsidR="005A77E6" w:rsidRPr="00510605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  <w:u w:val="single"/>
        </w:rPr>
      </w:pPr>
      <w:r w:rsidRPr="00510605">
        <w:rPr>
          <w:rStyle w:val="normaltextrun"/>
          <w:b/>
          <w:bCs/>
          <w:u w:val="single"/>
        </w:rPr>
        <w:t>Lēmumi</w:t>
      </w:r>
      <w:r w:rsidR="00101AA2">
        <w:rPr>
          <w:rStyle w:val="normaltextrun"/>
          <w:b/>
          <w:bCs/>
          <w:u w:val="single"/>
        </w:rPr>
        <w:t>:</w:t>
      </w:r>
    </w:p>
    <w:p w14:paraId="6ABB56D1" w14:textId="77777777" w:rsidR="005A77E6" w:rsidRDefault="005A77E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tabchar"/>
          <w:rFonts w:ascii="Calibri" w:hAnsi="Calibri" w:cs="Calibri"/>
        </w:rPr>
      </w:pPr>
    </w:p>
    <w:p w14:paraId="48DDF5D7" w14:textId="30BB6106" w:rsidR="00A875D8" w:rsidRDefault="009B5FC0" w:rsidP="00A875D8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rStyle w:val="normaltextrun"/>
          <w:b/>
          <w:bCs/>
        </w:rPr>
      </w:pPr>
      <w:r w:rsidRPr="00C64FA1">
        <w:rPr>
          <w:rStyle w:val="normaltextrun"/>
          <w:b/>
          <w:bCs/>
        </w:rPr>
        <w:t xml:space="preserve">Līdz </w:t>
      </w:r>
      <w:r w:rsidR="0033063A">
        <w:rPr>
          <w:rStyle w:val="normaltextrun"/>
          <w:b/>
          <w:bCs/>
        </w:rPr>
        <w:t>12</w:t>
      </w:r>
      <w:r w:rsidR="009305B2">
        <w:rPr>
          <w:rStyle w:val="normaltextrun"/>
          <w:b/>
          <w:bCs/>
        </w:rPr>
        <w:t>.decembrim</w:t>
      </w:r>
      <w:r w:rsidR="00DA6C3B">
        <w:rPr>
          <w:rStyle w:val="normaltextrun"/>
          <w:b/>
          <w:bCs/>
        </w:rPr>
        <w:t xml:space="preserve"> </w:t>
      </w:r>
      <w:r w:rsidR="0033063A">
        <w:rPr>
          <w:rStyle w:val="normaltextrun"/>
          <w:b/>
          <w:bCs/>
        </w:rPr>
        <w:t xml:space="preserve">plkst.17. sniegt precizējumus </w:t>
      </w:r>
      <w:r w:rsidR="00DA6C3B">
        <w:rPr>
          <w:rStyle w:val="normaltextrun"/>
          <w:b/>
          <w:bCs/>
        </w:rPr>
        <w:t xml:space="preserve">stratēģijas un </w:t>
      </w:r>
      <w:r w:rsidRPr="00C64FA1">
        <w:rPr>
          <w:rStyle w:val="normaltextrun"/>
          <w:b/>
          <w:bCs/>
        </w:rPr>
        <w:t>rīcības plān</w:t>
      </w:r>
      <w:r w:rsidR="007C386F">
        <w:rPr>
          <w:rStyle w:val="normaltextrun"/>
          <w:b/>
          <w:bCs/>
        </w:rPr>
        <w:t>a dokumentiem</w:t>
      </w:r>
      <w:r w:rsidR="00DA6C3B">
        <w:rPr>
          <w:rStyle w:val="normaltextrun"/>
          <w:b/>
          <w:bCs/>
        </w:rPr>
        <w:t>.</w:t>
      </w:r>
    </w:p>
    <w:p w14:paraId="2CCA4CA7" w14:textId="519B8BAA" w:rsidR="00A875D8" w:rsidRPr="00A875D8" w:rsidRDefault="00A875D8" w:rsidP="00A875D8">
      <w:pPr>
        <w:pStyle w:val="paragraph"/>
        <w:numPr>
          <w:ilvl w:val="0"/>
          <w:numId w:val="10"/>
        </w:numPr>
        <w:spacing w:before="0" w:beforeAutospacing="0" w:after="0" w:afterAutospacing="0"/>
        <w:jc w:val="both"/>
        <w:textAlignment w:val="baseline"/>
        <w:rPr>
          <w:b/>
          <w:bCs/>
        </w:rPr>
      </w:pPr>
      <w:r>
        <w:rPr>
          <w:rStyle w:val="normaltextrun"/>
          <w:b/>
          <w:bCs/>
        </w:rPr>
        <w:t xml:space="preserve">Sniegt atbildi par apstiprināšanu vai neapstiprināšanu pēc gala versijas saņemšanas, nosūtot to </w:t>
      </w:r>
      <w:r w:rsidR="00D94989">
        <w:rPr>
          <w:rStyle w:val="normaltextrun"/>
          <w:b/>
          <w:bCs/>
        </w:rPr>
        <w:t xml:space="preserve">e-pastā </w:t>
      </w:r>
      <w:r>
        <w:rPr>
          <w:rStyle w:val="normaltextrun"/>
          <w:b/>
          <w:bCs/>
        </w:rPr>
        <w:t xml:space="preserve">Kārlim </w:t>
      </w:r>
      <w:proofErr w:type="spellStart"/>
      <w:r>
        <w:rPr>
          <w:rStyle w:val="normaltextrun"/>
          <w:b/>
          <w:bCs/>
        </w:rPr>
        <w:t>Ketneram</w:t>
      </w:r>
      <w:proofErr w:type="spellEnd"/>
      <w:r>
        <w:rPr>
          <w:rStyle w:val="normaltextrun"/>
          <w:b/>
          <w:bCs/>
        </w:rPr>
        <w:t>.</w:t>
      </w:r>
    </w:p>
    <w:p w14:paraId="3B7189DD" w14:textId="19333149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>
        <w:rPr>
          <w:rStyle w:val="eop"/>
        </w:rPr>
        <w:lastRenderedPageBreak/>
        <w:t> </w:t>
      </w:r>
    </w:p>
    <w:p w14:paraId="5BF67DA8" w14:textId="77777777" w:rsidR="00DA6C3B" w:rsidRDefault="00DA6C3B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0DC2B9D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Sēdē tika izskatīti visi darba kārtībā iekļautie jautājumi.</w:t>
      </w:r>
      <w:r>
        <w:rPr>
          <w:rStyle w:val="eop"/>
        </w:rPr>
        <w:t> </w:t>
      </w:r>
    </w:p>
    <w:p w14:paraId="025FD775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Sēdes dalībniekiem nav nekādu citu iebildumu, piezīmju vai jautājumu.</w:t>
      </w:r>
      <w:r>
        <w:rPr>
          <w:rStyle w:val="eop"/>
        </w:rPr>
        <w:t> </w:t>
      </w:r>
    </w:p>
    <w:p w14:paraId="010ADFAA" w14:textId="77777777" w:rsidR="00DA6C3B" w:rsidRDefault="00DA6C3B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1D94406" w14:textId="548EB036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77136D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</w:rPr>
        <w:t>Sēde tiek slēgta.</w:t>
      </w:r>
      <w:r>
        <w:rPr>
          <w:rStyle w:val="eop"/>
        </w:rPr>
        <w:t> </w:t>
      </w:r>
    </w:p>
    <w:p w14:paraId="3F5F979D" w14:textId="2836B1DD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  <w:i/>
          <w:iCs/>
        </w:rPr>
        <w:t>TEAMS vietne, 1</w:t>
      </w:r>
      <w:r w:rsidR="000A7284">
        <w:rPr>
          <w:rStyle w:val="normaltextrun"/>
          <w:i/>
          <w:iCs/>
        </w:rPr>
        <w:t>4</w:t>
      </w:r>
      <w:r w:rsidRPr="07983481">
        <w:rPr>
          <w:rStyle w:val="normaltextrun"/>
          <w:i/>
          <w:iCs/>
        </w:rPr>
        <w:t>:</w:t>
      </w:r>
      <w:r w:rsidR="007C386F">
        <w:rPr>
          <w:rStyle w:val="normaltextrun"/>
          <w:i/>
          <w:iCs/>
        </w:rPr>
        <w:t>42</w:t>
      </w:r>
      <w:r w:rsidRPr="07983481">
        <w:rPr>
          <w:rStyle w:val="eop"/>
        </w:rPr>
        <w:t> </w:t>
      </w:r>
    </w:p>
    <w:p w14:paraId="30FB4FE2" w14:textId="3434604D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3108FB4" w14:textId="0197A7CF" w:rsidR="0058664B" w:rsidRPr="002E3BD2" w:rsidRDefault="0058664B" w:rsidP="0058664B">
      <w:pPr>
        <w:pStyle w:val="paragraph"/>
        <w:spacing w:before="0" w:beforeAutospacing="0" w:after="0" w:afterAutospacing="0" w:line="276" w:lineRule="auto"/>
        <w:jc w:val="both"/>
        <w:textAlignment w:val="baseline"/>
      </w:pPr>
      <w:r w:rsidRPr="002E3BD2">
        <w:t>VADĪBAS GRUPAS PRIEKŠSĒDĒTĀJ</w:t>
      </w:r>
      <w:r w:rsidR="0048250B">
        <w:t>S</w:t>
      </w:r>
      <w:r w:rsidRPr="002E3BD2">
        <w:tab/>
      </w:r>
      <w:r w:rsidRPr="002E3BD2">
        <w:tab/>
      </w:r>
      <w:r w:rsidRPr="002E3BD2">
        <w:tab/>
      </w:r>
      <w:r w:rsidR="0048250B">
        <w:t>OSVALDS PUGOVIČS</w:t>
      </w:r>
    </w:p>
    <w:p w14:paraId="34BFF46B" w14:textId="77777777" w:rsidR="0058664B" w:rsidRDefault="0058664B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585F4396" w14:textId="77777777" w:rsidR="005F76F4" w:rsidRDefault="005F76F4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14:paraId="51483B93" w14:textId="77777777" w:rsidR="00820296" w:rsidRDefault="00820296" w:rsidP="00820296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eop"/>
        </w:rPr>
        <w:t> </w:t>
      </w:r>
    </w:p>
    <w:p w14:paraId="5B225290" w14:textId="0AB40680" w:rsidR="00820296" w:rsidRDefault="00820296" w:rsidP="07983481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  <w:r w:rsidRPr="07983481">
        <w:rPr>
          <w:rStyle w:val="normaltextrun"/>
        </w:rPr>
        <w:t>SĒDES PROTOKOLU SASTĀDĪJA:</w:t>
      </w:r>
      <w:r>
        <w:tab/>
      </w:r>
      <w:r>
        <w:tab/>
      </w:r>
      <w:r>
        <w:tab/>
      </w:r>
      <w:r w:rsidR="0048250B">
        <w:rPr>
          <w:rStyle w:val="normaltextrun"/>
        </w:rPr>
        <w:t>Kārlis Ketners</w:t>
      </w:r>
    </w:p>
    <w:p w14:paraId="6CB04C6E" w14:textId="42710E59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1CF2F234" w14:textId="2F428690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26311BB4" w14:textId="4500969E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29EF727" w14:textId="77777777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4E134058" w14:textId="53985E30" w:rsidR="0027615A" w:rsidRDefault="0027615A" w:rsidP="00820296">
      <w:pPr>
        <w:pStyle w:val="paragraph"/>
        <w:spacing w:before="0" w:beforeAutospacing="0" w:after="0" w:afterAutospacing="0"/>
        <w:jc w:val="both"/>
        <w:textAlignment w:val="baseline"/>
        <w:rPr>
          <w:rStyle w:val="eop"/>
        </w:rPr>
      </w:pPr>
    </w:p>
    <w:p w14:paraId="3B76156A" w14:textId="2B9A06A4" w:rsidR="00AC1A61" w:rsidRPr="00F83CB3" w:rsidRDefault="0027615A" w:rsidP="00F83CB3">
      <w:pPr>
        <w:pStyle w:val="paragraph"/>
        <w:spacing w:before="0" w:beforeAutospacing="0" w:after="0" w:afterAutospacing="0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Fonts w:ascii="Cambria" w:hAnsi="Cambria"/>
          <w:sz w:val="18"/>
          <w:szCs w:val="18"/>
        </w:rPr>
        <w:t>DOKUMENTS PARAKSTĪTS ELEKTRONISKI AR DROŠU ELEKTRONISKO PARAKSTU UN SATUR LAIKA ZĪMOGU</w:t>
      </w:r>
    </w:p>
    <w:sectPr w:rsidR="00AC1A61" w:rsidRPr="00F83CB3" w:rsidSect="009D6162">
      <w:headerReference w:type="default" r:id="rId12"/>
      <w:footerReference w:type="default" r:id="rId13"/>
      <w:pgSz w:w="11899" w:h="16838"/>
      <w:pgMar w:top="929" w:right="1134" w:bottom="1560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1849E5" w14:textId="77777777" w:rsidR="0024376B" w:rsidRDefault="0024376B" w:rsidP="00AC1A61">
      <w:pPr>
        <w:spacing w:after="0"/>
      </w:pPr>
      <w:r>
        <w:separator/>
      </w:r>
    </w:p>
  </w:endnote>
  <w:endnote w:type="continuationSeparator" w:id="0">
    <w:p w14:paraId="66639642" w14:textId="77777777" w:rsidR="0024376B" w:rsidRDefault="0024376B" w:rsidP="00AC1A6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6E2A493" w14:textId="2CE9A1E3" w:rsidR="007971F1" w:rsidRPr="007971F1" w:rsidRDefault="009A7045" w:rsidP="007971F1">
    <w:pPr>
      <w:pStyle w:val="Footer"/>
      <w:jc w:val="center"/>
      <w:rPr>
        <w:sz w:val="24"/>
      </w:rPr>
    </w:pPr>
    <w:r w:rsidRPr="007971F1">
      <w:rPr>
        <w:sz w:val="24"/>
      </w:rPr>
      <w:fldChar w:fldCharType="begin"/>
    </w:r>
    <w:r w:rsidRPr="007971F1">
      <w:rPr>
        <w:sz w:val="24"/>
      </w:rPr>
      <w:instrText xml:space="preserve"> PAGE   \* MERGEFORMAT </w:instrText>
    </w:r>
    <w:r w:rsidRPr="007971F1">
      <w:rPr>
        <w:sz w:val="24"/>
      </w:rPr>
      <w:fldChar w:fldCharType="separate"/>
    </w:r>
    <w:r w:rsidR="002A6E40">
      <w:rPr>
        <w:noProof/>
        <w:sz w:val="24"/>
      </w:rPr>
      <w:t>2</w:t>
    </w:r>
    <w:r w:rsidRPr="007971F1">
      <w:rPr>
        <w:sz w:val="24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B03D8" w14:textId="77777777" w:rsidR="0024376B" w:rsidRDefault="0024376B" w:rsidP="00AC1A61">
      <w:pPr>
        <w:spacing w:after="0"/>
      </w:pPr>
      <w:r>
        <w:separator/>
      </w:r>
    </w:p>
  </w:footnote>
  <w:footnote w:type="continuationSeparator" w:id="0">
    <w:p w14:paraId="0BFF6AF3" w14:textId="77777777" w:rsidR="0024376B" w:rsidRDefault="0024376B" w:rsidP="00AC1A6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C4E09D" w14:textId="75F4AB86" w:rsidR="0025185E" w:rsidRDefault="002A6E40" w:rsidP="00076A78">
    <w:pPr>
      <w:pStyle w:val="Header"/>
      <w:tabs>
        <w:tab w:val="clear" w:pos="4320"/>
        <w:tab w:val="clear" w:pos="8640"/>
        <w:tab w:val="center" w:pos="142"/>
        <w:tab w:val="right" w:pos="9072"/>
      </w:tabs>
      <w:ind w:firstLine="0"/>
      <w:rPr>
        <w:lang w:val="cs-CZ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3B53C1"/>
    <w:multiLevelType w:val="multilevel"/>
    <w:tmpl w:val="C4FC98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E822155"/>
    <w:multiLevelType w:val="hybridMultilevel"/>
    <w:tmpl w:val="02224C82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5D86ABC"/>
    <w:multiLevelType w:val="multilevel"/>
    <w:tmpl w:val="D98C87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F97911"/>
    <w:multiLevelType w:val="hybridMultilevel"/>
    <w:tmpl w:val="4F96AC5E"/>
    <w:lvl w:ilvl="0" w:tplc="6E1CBE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800" w:hanging="360"/>
      </w:pPr>
    </w:lvl>
    <w:lvl w:ilvl="2" w:tplc="0426001B" w:tentative="1">
      <w:start w:val="1"/>
      <w:numFmt w:val="lowerRoman"/>
      <w:lvlText w:val="%3."/>
      <w:lvlJc w:val="right"/>
      <w:pPr>
        <w:ind w:left="2520" w:hanging="180"/>
      </w:pPr>
    </w:lvl>
    <w:lvl w:ilvl="3" w:tplc="0426000F" w:tentative="1">
      <w:start w:val="1"/>
      <w:numFmt w:val="decimal"/>
      <w:lvlText w:val="%4."/>
      <w:lvlJc w:val="left"/>
      <w:pPr>
        <w:ind w:left="3240" w:hanging="360"/>
      </w:pPr>
    </w:lvl>
    <w:lvl w:ilvl="4" w:tplc="04260019" w:tentative="1">
      <w:start w:val="1"/>
      <w:numFmt w:val="lowerLetter"/>
      <w:lvlText w:val="%5."/>
      <w:lvlJc w:val="left"/>
      <w:pPr>
        <w:ind w:left="3960" w:hanging="360"/>
      </w:pPr>
    </w:lvl>
    <w:lvl w:ilvl="5" w:tplc="0426001B" w:tentative="1">
      <w:start w:val="1"/>
      <w:numFmt w:val="lowerRoman"/>
      <w:lvlText w:val="%6."/>
      <w:lvlJc w:val="right"/>
      <w:pPr>
        <w:ind w:left="4680" w:hanging="180"/>
      </w:pPr>
    </w:lvl>
    <w:lvl w:ilvl="6" w:tplc="0426000F" w:tentative="1">
      <w:start w:val="1"/>
      <w:numFmt w:val="decimal"/>
      <w:lvlText w:val="%7."/>
      <w:lvlJc w:val="left"/>
      <w:pPr>
        <w:ind w:left="5400" w:hanging="360"/>
      </w:pPr>
    </w:lvl>
    <w:lvl w:ilvl="7" w:tplc="04260019" w:tentative="1">
      <w:start w:val="1"/>
      <w:numFmt w:val="lowerLetter"/>
      <w:lvlText w:val="%8."/>
      <w:lvlJc w:val="left"/>
      <w:pPr>
        <w:ind w:left="6120" w:hanging="360"/>
      </w:pPr>
    </w:lvl>
    <w:lvl w:ilvl="8" w:tplc="042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416368E"/>
    <w:multiLevelType w:val="hybridMultilevel"/>
    <w:tmpl w:val="022CA4AC"/>
    <w:lvl w:ilvl="0" w:tplc="D3286784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4916B9"/>
    <w:multiLevelType w:val="multilevel"/>
    <w:tmpl w:val="895E3D4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i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5DF71FBD"/>
    <w:multiLevelType w:val="hybridMultilevel"/>
    <w:tmpl w:val="6E6C9EEE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23AE0"/>
    <w:multiLevelType w:val="multilevel"/>
    <w:tmpl w:val="98A0B868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691C32A7"/>
    <w:multiLevelType w:val="multilevel"/>
    <w:tmpl w:val="C3042DB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771405C9"/>
    <w:multiLevelType w:val="multilevel"/>
    <w:tmpl w:val="2BA6FBB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5"/>
  </w:num>
  <w:num w:numId="5">
    <w:abstractNumId w:val="9"/>
  </w:num>
  <w:num w:numId="6">
    <w:abstractNumId w:val="0"/>
  </w:num>
  <w:num w:numId="7">
    <w:abstractNumId w:val="4"/>
  </w:num>
  <w:num w:numId="8">
    <w:abstractNumId w:val="7"/>
  </w:num>
  <w:num w:numId="9">
    <w:abstractNumId w:val="8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IzMbA0NjExMDcxMTdX0lEKTi0uzszPAykwqgUAQ3F5ESwAAAA="/>
  </w:docVars>
  <w:rsids>
    <w:rsidRoot w:val="00AC1A61"/>
    <w:rsid w:val="00061DB3"/>
    <w:rsid w:val="00062C51"/>
    <w:rsid w:val="00082DB2"/>
    <w:rsid w:val="000A7284"/>
    <w:rsid w:val="000B77FB"/>
    <w:rsid w:val="000D70FA"/>
    <w:rsid w:val="00101AA2"/>
    <w:rsid w:val="00115E7E"/>
    <w:rsid w:val="0014194C"/>
    <w:rsid w:val="00147F91"/>
    <w:rsid w:val="00153DB9"/>
    <w:rsid w:val="00155520"/>
    <w:rsid w:val="00174C39"/>
    <w:rsid w:val="001A1FBF"/>
    <w:rsid w:val="001B6F4A"/>
    <w:rsid w:val="001C5572"/>
    <w:rsid w:val="0021224D"/>
    <w:rsid w:val="0022053F"/>
    <w:rsid w:val="0022144B"/>
    <w:rsid w:val="00221E1F"/>
    <w:rsid w:val="00235257"/>
    <w:rsid w:val="00237E37"/>
    <w:rsid w:val="002432A2"/>
    <w:rsid w:val="002434F8"/>
    <w:rsid w:val="0024376B"/>
    <w:rsid w:val="00263A7E"/>
    <w:rsid w:val="0026515D"/>
    <w:rsid w:val="0027615A"/>
    <w:rsid w:val="002A6E40"/>
    <w:rsid w:val="002B3F81"/>
    <w:rsid w:val="002D34DC"/>
    <w:rsid w:val="002E4F3B"/>
    <w:rsid w:val="002E5574"/>
    <w:rsid w:val="002F34A6"/>
    <w:rsid w:val="002F4832"/>
    <w:rsid w:val="002F4FD3"/>
    <w:rsid w:val="002F7322"/>
    <w:rsid w:val="00312481"/>
    <w:rsid w:val="00315D72"/>
    <w:rsid w:val="00316298"/>
    <w:rsid w:val="00323C67"/>
    <w:rsid w:val="00327CF8"/>
    <w:rsid w:val="0033063A"/>
    <w:rsid w:val="00350143"/>
    <w:rsid w:val="00356B90"/>
    <w:rsid w:val="00357BD4"/>
    <w:rsid w:val="0036277D"/>
    <w:rsid w:val="0037041B"/>
    <w:rsid w:val="00380985"/>
    <w:rsid w:val="003861B1"/>
    <w:rsid w:val="0039498E"/>
    <w:rsid w:val="00395910"/>
    <w:rsid w:val="003B15DB"/>
    <w:rsid w:val="003C0422"/>
    <w:rsid w:val="003D2BD4"/>
    <w:rsid w:val="003F10C6"/>
    <w:rsid w:val="003F7F6F"/>
    <w:rsid w:val="00411971"/>
    <w:rsid w:val="004120A5"/>
    <w:rsid w:val="00416AC1"/>
    <w:rsid w:val="00422136"/>
    <w:rsid w:val="00431C58"/>
    <w:rsid w:val="00433646"/>
    <w:rsid w:val="00437212"/>
    <w:rsid w:val="00437BD6"/>
    <w:rsid w:val="00444F15"/>
    <w:rsid w:val="00467AF4"/>
    <w:rsid w:val="0047577F"/>
    <w:rsid w:val="0048250B"/>
    <w:rsid w:val="00493339"/>
    <w:rsid w:val="00495096"/>
    <w:rsid w:val="004B5510"/>
    <w:rsid w:val="004C1A28"/>
    <w:rsid w:val="004C757E"/>
    <w:rsid w:val="004D2527"/>
    <w:rsid w:val="004F289E"/>
    <w:rsid w:val="004F6184"/>
    <w:rsid w:val="005013F3"/>
    <w:rsid w:val="00510605"/>
    <w:rsid w:val="00516DD3"/>
    <w:rsid w:val="0052032A"/>
    <w:rsid w:val="00544E4D"/>
    <w:rsid w:val="00544F82"/>
    <w:rsid w:val="00556D87"/>
    <w:rsid w:val="00584571"/>
    <w:rsid w:val="00585BD9"/>
    <w:rsid w:val="0058664B"/>
    <w:rsid w:val="005A77E6"/>
    <w:rsid w:val="005B1C9D"/>
    <w:rsid w:val="005B33A2"/>
    <w:rsid w:val="005C44A6"/>
    <w:rsid w:val="005C497A"/>
    <w:rsid w:val="005E5854"/>
    <w:rsid w:val="005F6808"/>
    <w:rsid w:val="005F76F4"/>
    <w:rsid w:val="00607CEA"/>
    <w:rsid w:val="006217D9"/>
    <w:rsid w:val="006255A9"/>
    <w:rsid w:val="00631CB9"/>
    <w:rsid w:val="00683AD5"/>
    <w:rsid w:val="006A3E62"/>
    <w:rsid w:val="006E4D51"/>
    <w:rsid w:val="006E52D2"/>
    <w:rsid w:val="0070407A"/>
    <w:rsid w:val="00704CE3"/>
    <w:rsid w:val="0070581D"/>
    <w:rsid w:val="0073609A"/>
    <w:rsid w:val="00742428"/>
    <w:rsid w:val="00743BDD"/>
    <w:rsid w:val="00745484"/>
    <w:rsid w:val="00752C2F"/>
    <w:rsid w:val="00755C87"/>
    <w:rsid w:val="00767240"/>
    <w:rsid w:val="00770D15"/>
    <w:rsid w:val="00777E4E"/>
    <w:rsid w:val="0079576B"/>
    <w:rsid w:val="00797AC3"/>
    <w:rsid w:val="00797B05"/>
    <w:rsid w:val="007C0C64"/>
    <w:rsid w:val="007C37F9"/>
    <w:rsid w:val="007C386F"/>
    <w:rsid w:val="007D31B8"/>
    <w:rsid w:val="007D37F2"/>
    <w:rsid w:val="007E37FB"/>
    <w:rsid w:val="007E4395"/>
    <w:rsid w:val="007F7CDB"/>
    <w:rsid w:val="00815C72"/>
    <w:rsid w:val="00820296"/>
    <w:rsid w:val="008272C7"/>
    <w:rsid w:val="00830671"/>
    <w:rsid w:val="00831F1B"/>
    <w:rsid w:val="0083759E"/>
    <w:rsid w:val="00855923"/>
    <w:rsid w:val="008C4DBA"/>
    <w:rsid w:val="008E7691"/>
    <w:rsid w:val="008F37B9"/>
    <w:rsid w:val="00903E9F"/>
    <w:rsid w:val="00914FBB"/>
    <w:rsid w:val="009305B2"/>
    <w:rsid w:val="00937ED1"/>
    <w:rsid w:val="0094472E"/>
    <w:rsid w:val="00960458"/>
    <w:rsid w:val="00966950"/>
    <w:rsid w:val="009A7045"/>
    <w:rsid w:val="009B5D8B"/>
    <w:rsid w:val="009B5FC0"/>
    <w:rsid w:val="009C4357"/>
    <w:rsid w:val="009D1E3E"/>
    <w:rsid w:val="009D3EE3"/>
    <w:rsid w:val="009D6162"/>
    <w:rsid w:val="009D7021"/>
    <w:rsid w:val="009E3E12"/>
    <w:rsid w:val="00A06D6E"/>
    <w:rsid w:val="00A21D1E"/>
    <w:rsid w:val="00A243CF"/>
    <w:rsid w:val="00A332CD"/>
    <w:rsid w:val="00A43FD9"/>
    <w:rsid w:val="00A46E73"/>
    <w:rsid w:val="00A55F77"/>
    <w:rsid w:val="00A5652C"/>
    <w:rsid w:val="00A875D8"/>
    <w:rsid w:val="00A936DE"/>
    <w:rsid w:val="00AA4DA8"/>
    <w:rsid w:val="00AB5373"/>
    <w:rsid w:val="00AC1A61"/>
    <w:rsid w:val="00AD08F2"/>
    <w:rsid w:val="00AE6A80"/>
    <w:rsid w:val="00AF5E6C"/>
    <w:rsid w:val="00AF77DC"/>
    <w:rsid w:val="00B17BAB"/>
    <w:rsid w:val="00B2459C"/>
    <w:rsid w:val="00B26DB6"/>
    <w:rsid w:val="00B36761"/>
    <w:rsid w:val="00B555ED"/>
    <w:rsid w:val="00B635DD"/>
    <w:rsid w:val="00B70514"/>
    <w:rsid w:val="00B82472"/>
    <w:rsid w:val="00B86E7C"/>
    <w:rsid w:val="00B94C9B"/>
    <w:rsid w:val="00BA5404"/>
    <w:rsid w:val="00BE1694"/>
    <w:rsid w:val="00BF22F0"/>
    <w:rsid w:val="00BF7A17"/>
    <w:rsid w:val="00C052E4"/>
    <w:rsid w:val="00C220C2"/>
    <w:rsid w:val="00C245B9"/>
    <w:rsid w:val="00C26294"/>
    <w:rsid w:val="00C43784"/>
    <w:rsid w:val="00C64FA1"/>
    <w:rsid w:val="00C76138"/>
    <w:rsid w:val="00C84971"/>
    <w:rsid w:val="00C86591"/>
    <w:rsid w:val="00C912D7"/>
    <w:rsid w:val="00CA29B8"/>
    <w:rsid w:val="00CC37D2"/>
    <w:rsid w:val="00CC3A26"/>
    <w:rsid w:val="00CD4F14"/>
    <w:rsid w:val="00CE0513"/>
    <w:rsid w:val="00CE4BB9"/>
    <w:rsid w:val="00D0618B"/>
    <w:rsid w:val="00D57764"/>
    <w:rsid w:val="00D71FFE"/>
    <w:rsid w:val="00D81208"/>
    <w:rsid w:val="00D92E49"/>
    <w:rsid w:val="00D94989"/>
    <w:rsid w:val="00DA6C3B"/>
    <w:rsid w:val="00DC3423"/>
    <w:rsid w:val="00DF7E73"/>
    <w:rsid w:val="00E0571C"/>
    <w:rsid w:val="00E1425B"/>
    <w:rsid w:val="00E1564F"/>
    <w:rsid w:val="00E16E36"/>
    <w:rsid w:val="00E221E6"/>
    <w:rsid w:val="00E40675"/>
    <w:rsid w:val="00E46C5A"/>
    <w:rsid w:val="00E55FA1"/>
    <w:rsid w:val="00E57C50"/>
    <w:rsid w:val="00E618CE"/>
    <w:rsid w:val="00E80728"/>
    <w:rsid w:val="00E832F9"/>
    <w:rsid w:val="00EA74D2"/>
    <w:rsid w:val="00EB261E"/>
    <w:rsid w:val="00EE3D67"/>
    <w:rsid w:val="00EE4A92"/>
    <w:rsid w:val="00EF39C5"/>
    <w:rsid w:val="00F072AD"/>
    <w:rsid w:val="00F11FB6"/>
    <w:rsid w:val="00F14F97"/>
    <w:rsid w:val="00F20362"/>
    <w:rsid w:val="00F27413"/>
    <w:rsid w:val="00F44161"/>
    <w:rsid w:val="00F539A8"/>
    <w:rsid w:val="00F574AC"/>
    <w:rsid w:val="00F6140D"/>
    <w:rsid w:val="00F74668"/>
    <w:rsid w:val="00F76F50"/>
    <w:rsid w:val="00F83CB3"/>
    <w:rsid w:val="00F876D6"/>
    <w:rsid w:val="00F9532E"/>
    <w:rsid w:val="00FB0A91"/>
    <w:rsid w:val="00FC5BDB"/>
    <w:rsid w:val="00FF25EF"/>
    <w:rsid w:val="00FF3727"/>
    <w:rsid w:val="07983481"/>
    <w:rsid w:val="0CC10FBF"/>
    <w:rsid w:val="26224BE5"/>
    <w:rsid w:val="2FA52AC6"/>
    <w:rsid w:val="33CF35EC"/>
    <w:rsid w:val="37DEE223"/>
    <w:rsid w:val="38438322"/>
    <w:rsid w:val="49F00D36"/>
    <w:rsid w:val="4BC54F05"/>
    <w:rsid w:val="6BE7EE1D"/>
    <w:rsid w:val="6DABBCD5"/>
    <w:rsid w:val="710AE1AC"/>
    <w:rsid w:val="7A2CF7BD"/>
    <w:rsid w:val="7DD2F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1E902A6"/>
  <w15:chartTrackingRefBased/>
  <w15:docId w15:val="{F01090AD-888D-1446-AC38-835482EA8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lv-LV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1A61"/>
    <w:pPr>
      <w:spacing w:after="240"/>
      <w:ind w:firstLine="720"/>
      <w:jc w:val="both"/>
    </w:pPr>
    <w:rPr>
      <w:rFonts w:ascii="Times New Roman" w:eastAsia="Times New Roman" w:hAnsi="Times New Roman" w:cs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AC1A61"/>
    <w:pPr>
      <w:keepNext/>
      <w:spacing w:before="600" w:after="600"/>
      <w:ind w:firstLine="0"/>
      <w:jc w:val="center"/>
      <w:outlineLvl w:val="0"/>
    </w:pPr>
    <w:rPr>
      <w:b/>
      <w:bCs/>
      <w:kern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C1A61"/>
    <w:rPr>
      <w:rFonts w:ascii="Times New Roman" w:eastAsia="Times New Roman" w:hAnsi="Times New Roman" w:cs="Times New Roman"/>
      <w:b/>
      <w:bCs/>
      <w:kern w:val="32"/>
      <w:sz w:val="28"/>
      <w:szCs w:val="32"/>
      <w:lang w:val="lv-LV"/>
    </w:rPr>
  </w:style>
  <w:style w:type="paragraph" w:styleId="Header">
    <w:name w:val="header"/>
    <w:basedOn w:val="Normal"/>
    <w:link w:val="HeaderChar"/>
    <w:rsid w:val="00AC1A61"/>
    <w:pPr>
      <w:tabs>
        <w:tab w:val="center" w:pos="4320"/>
        <w:tab w:val="right" w:pos="8640"/>
      </w:tabs>
    </w:pPr>
    <w:rPr>
      <w:sz w:val="24"/>
      <w:lang w:val="en-US"/>
    </w:rPr>
  </w:style>
  <w:style w:type="character" w:customStyle="1" w:styleId="HeaderChar">
    <w:name w:val="Header Char"/>
    <w:basedOn w:val="DefaultParagraphFont"/>
    <w:link w:val="Header"/>
    <w:rsid w:val="00AC1A61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rsid w:val="00AC1A6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1A61"/>
    <w:rPr>
      <w:rFonts w:ascii="Times New Roman" w:eastAsia="Times New Roman" w:hAnsi="Times New Roman" w:cs="Times New Roman"/>
      <w:sz w:val="28"/>
      <w:lang w:val="lv-LV"/>
    </w:rPr>
  </w:style>
  <w:style w:type="paragraph" w:styleId="ListParagraph">
    <w:name w:val="List Paragraph"/>
    <w:basedOn w:val="Normal"/>
    <w:qFormat/>
    <w:rsid w:val="00F9532E"/>
    <w:pPr>
      <w:ind w:left="720"/>
      <w:contextualSpacing/>
    </w:pPr>
  </w:style>
  <w:style w:type="paragraph" w:customStyle="1" w:styleId="paragraph">
    <w:name w:val="paragraph"/>
    <w:basedOn w:val="Normal"/>
    <w:rsid w:val="00820296"/>
    <w:pPr>
      <w:spacing w:before="100" w:beforeAutospacing="1" w:after="100" w:afterAutospacing="1"/>
      <w:ind w:firstLine="0"/>
      <w:jc w:val="left"/>
    </w:pPr>
    <w:rPr>
      <w:sz w:val="24"/>
      <w:lang w:eastAsia="lv-LV"/>
    </w:rPr>
  </w:style>
  <w:style w:type="character" w:customStyle="1" w:styleId="normaltextrun">
    <w:name w:val="normaltextrun"/>
    <w:basedOn w:val="DefaultParagraphFont"/>
    <w:rsid w:val="00820296"/>
  </w:style>
  <w:style w:type="character" w:customStyle="1" w:styleId="scxw95445270">
    <w:name w:val="scxw95445270"/>
    <w:basedOn w:val="DefaultParagraphFont"/>
    <w:rsid w:val="00820296"/>
  </w:style>
  <w:style w:type="character" w:customStyle="1" w:styleId="eop">
    <w:name w:val="eop"/>
    <w:basedOn w:val="DefaultParagraphFont"/>
    <w:rsid w:val="00820296"/>
  </w:style>
  <w:style w:type="character" w:customStyle="1" w:styleId="tabchar">
    <w:name w:val="tabchar"/>
    <w:basedOn w:val="DefaultParagraphFont"/>
    <w:rsid w:val="00820296"/>
  </w:style>
  <w:style w:type="character" w:styleId="Emphasis">
    <w:name w:val="Emphasis"/>
    <w:basedOn w:val="DefaultParagraphFont"/>
    <w:uiPriority w:val="20"/>
    <w:qFormat/>
    <w:rsid w:val="003D2BD4"/>
    <w:rPr>
      <w:i/>
      <w:iCs/>
    </w:rPr>
  </w:style>
  <w:style w:type="character" w:styleId="Hyperlink">
    <w:name w:val="Hyperlink"/>
    <w:basedOn w:val="DefaultParagraphFont"/>
    <w:uiPriority w:val="99"/>
    <w:unhideWhenUsed/>
    <w:rsid w:val="00B2459C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B2459C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4F28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F289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F289E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F28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F289E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55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6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6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5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761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87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06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800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59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9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24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6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065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88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9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34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6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3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31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840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5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3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826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275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0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752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135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5760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635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614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48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26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84580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137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857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25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88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0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711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8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47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1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08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7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36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4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3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karlis.ketners@liaa.gov.lv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ad1062-fa1d-4654-b0c1-70711519db34" xsi:nil="true"/>
    <Koment_x0101_rs xmlns="81f6f2e4-fc4c-4a46-9b37-a73f71fc14cc" xsi:nil="true"/>
    <lcf76f155ced4ddcb4097134ff3c332f xmlns="81f6f2e4-fc4c-4a46-9b37-a73f71fc14cc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5234B70D54985439DCCE88700C539DE" ma:contentTypeVersion="13" ma:contentTypeDescription="Create a new document." ma:contentTypeScope="" ma:versionID="58a30adc8740d31241bd0e2dc509d143">
  <xsd:schema xmlns:xsd="http://www.w3.org/2001/XMLSchema" xmlns:xs="http://www.w3.org/2001/XMLSchema" xmlns:p="http://schemas.microsoft.com/office/2006/metadata/properties" xmlns:ns2="81f6f2e4-fc4c-4a46-9b37-a73f71fc14cc" xmlns:ns3="fdad1062-fa1d-4654-b0c1-70711519db34" targetNamespace="http://schemas.microsoft.com/office/2006/metadata/properties" ma:root="true" ma:fieldsID="1b08d21c6d12ee57bc8c8c92d726b894" ns2:_="" ns3:_="">
    <xsd:import namespace="81f6f2e4-fc4c-4a46-9b37-a73f71fc14cc"/>
    <xsd:import namespace="fdad1062-fa1d-4654-b0c1-70711519db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Koment_x0101_r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f6f2e4-fc4c-4a46-9b37-a73f71fc14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Koment_x0101_rs" ma:index="12" nillable="true" ma:displayName="Komentārs" ma:format="Dropdown" ma:internalName="Koment_x0101_rs">
      <xsd:simpleType>
        <xsd:restriction base="dms:Text">
          <xsd:maxLength value="255"/>
        </xsd:restriction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24be1922-a6d9-4f8f-a0da-19e97035af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ad1062-fa1d-4654-b0c1-70711519db3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99f05e0d-6e00-4405-a397-816898ecb819}" ma:internalName="TaxCatchAll" ma:showField="CatchAllData" ma:web="fdad1062-fa1d-4654-b0c1-70711519db3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317429-3B0F-463C-B78A-62D03A6CA5E5}">
  <ds:schemaRefs>
    <ds:schemaRef ds:uri="http://purl.org/dc/elements/1.1/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fdad1062-fa1d-4654-b0c1-70711519db34"/>
    <ds:schemaRef ds:uri="81f6f2e4-fc4c-4a46-9b37-a73f71fc14cc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6345D90-ACCF-4B1C-B1BB-3F60109E29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f6f2e4-fc4c-4a46-9b37-a73f71fc14cc"/>
    <ds:schemaRef ds:uri="fdad1062-fa1d-4654-b0c1-70711519db3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07B6B92-A3FE-4438-BB21-F416C8D5A4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A7F76FE-3401-48A4-9316-79A6FB42D8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F60A9597.dotm</Template>
  <TotalTime>2</TotalTime>
  <Pages>3</Pages>
  <Words>616</Words>
  <Characters>3515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4123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</dc:creator>
  <cp:keywords/>
  <dc:description/>
  <cp:lastModifiedBy>Pugovics, Osvalds</cp:lastModifiedBy>
  <cp:revision>3</cp:revision>
  <dcterms:created xsi:type="dcterms:W3CDTF">2022-12-08T08:14:00Z</dcterms:created>
  <dcterms:modified xsi:type="dcterms:W3CDTF">2022-12-08T08:15:00Z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0x01010005234B70D54985439DCCE88700C539DE</vt:lpwstr>
  </property>
  <property fmtid="{D5CDD505-2E9C-101B-9397-08002B2CF9AE}" pid="3" name="MediaServiceImageTags">
    <vt:lpwstr/>
  </property>
  <property fmtid="{D5CDD505-2E9C-101B-9397-08002B2CF9AE}" pid="4" name="GrammarlyDocumentId">
    <vt:lpwstr>f300bcab136a2d7a9ac8b367e77a408734e0babdeb922fb0a0ff7b00e77275ae</vt:lpwstr>
  </property>
</Properties>
</file>